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A0989" w14:textId="77777777" w:rsidR="00C74BE0" w:rsidRDefault="00C74BE0" w:rsidP="00C74BE0">
      <w:pPr>
        <w:pStyle w:val="NoSpacing"/>
      </w:pPr>
      <w:r>
        <w:rPr>
          <w:u w:val="single"/>
        </w:rPr>
        <w:t>Walter FORBOUR</w:t>
      </w:r>
      <w:r>
        <w:t xml:space="preserve">    </w:t>
      </w:r>
      <w:proofErr w:type="gramStart"/>
      <w:r>
        <w:t xml:space="preserve">   (</w:t>
      </w:r>
      <w:proofErr w:type="gramEnd"/>
      <w:r>
        <w:t>fl.1442)</w:t>
      </w:r>
    </w:p>
    <w:p w14:paraId="4F9CAE7A" w14:textId="77777777" w:rsidR="00C74BE0" w:rsidRDefault="00C74BE0" w:rsidP="00C74BE0">
      <w:pPr>
        <w:pStyle w:val="NoSpacing"/>
      </w:pPr>
      <w:r>
        <w:t>of Gloucester. Furbisher.</w:t>
      </w:r>
    </w:p>
    <w:p w14:paraId="48DE52C4" w14:textId="77777777" w:rsidR="00C74BE0" w:rsidRDefault="00C74BE0" w:rsidP="00C74BE0">
      <w:pPr>
        <w:pStyle w:val="NoSpacing"/>
      </w:pPr>
    </w:p>
    <w:p w14:paraId="1419F7E1" w14:textId="77777777" w:rsidR="00C74BE0" w:rsidRDefault="00C74BE0" w:rsidP="00C74BE0">
      <w:pPr>
        <w:pStyle w:val="NoSpacing"/>
      </w:pPr>
    </w:p>
    <w:p w14:paraId="434741F0" w14:textId="77777777" w:rsidR="00C74BE0" w:rsidRDefault="00C74BE0" w:rsidP="00C74BE0">
      <w:pPr>
        <w:pStyle w:val="NoSpacing"/>
      </w:pPr>
      <w:r>
        <w:tab/>
        <w:t>1442</w:t>
      </w:r>
      <w:r>
        <w:tab/>
        <w:t xml:space="preserve">William </w:t>
      </w:r>
      <w:proofErr w:type="spellStart"/>
      <w:r>
        <w:t>Hemmyng</w:t>
      </w:r>
      <w:proofErr w:type="spellEnd"/>
      <w:r>
        <w:t>(q.v.) brought a plaint of debt against him and three</w:t>
      </w:r>
    </w:p>
    <w:p w14:paraId="1FB96DCE" w14:textId="77777777" w:rsidR="00C74BE0" w:rsidRDefault="00C74BE0" w:rsidP="00C74BE0">
      <w:pPr>
        <w:pStyle w:val="NoSpacing"/>
      </w:pPr>
      <w:r>
        <w:tab/>
      </w:r>
      <w:r>
        <w:tab/>
        <w:t xml:space="preserve">others.    ( </w:t>
      </w:r>
      <w:hyperlink r:id="rId6" w:history="1">
        <w:r w:rsidRPr="00A64748">
          <w:rPr>
            <w:rStyle w:val="Hyperlink"/>
          </w:rPr>
          <w:t>https://waalt.uh.edu/index.php/CP40/724</w:t>
        </w:r>
      </w:hyperlink>
      <w:r>
        <w:t xml:space="preserve"> )</w:t>
      </w:r>
    </w:p>
    <w:p w14:paraId="27B6349B" w14:textId="77777777" w:rsidR="00C74BE0" w:rsidRDefault="00C74BE0" w:rsidP="00C74BE0">
      <w:pPr>
        <w:pStyle w:val="NoSpacing"/>
      </w:pPr>
    </w:p>
    <w:p w14:paraId="140CDDB3" w14:textId="77777777" w:rsidR="00C74BE0" w:rsidRDefault="00C74BE0" w:rsidP="00C74BE0">
      <w:pPr>
        <w:pStyle w:val="NoSpacing"/>
      </w:pPr>
    </w:p>
    <w:p w14:paraId="4CA1E921" w14:textId="77777777" w:rsidR="00C74BE0" w:rsidRDefault="00C74BE0" w:rsidP="00C74BE0">
      <w:pPr>
        <w:pStyle w:val="NoSpacing"/>
      </w:pPr>
      <w:r>
        <w:t>8 August 2024</w:t>
      </w:r>
    </w:p>
    <w:p w14:paraId="1FBAFD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D9D79" w14:textId="77777777" w:rsidR="00C74BE0" w:rsidRDefault="00C74BE0" w:rsidP="009139A6">
      <w:r>
        <w:separator/>
      </w:r>
    </w:p>
  </w:endnote>
  <w:endnote w:type="continuationSeparator" w:id="0">
    <w:p w14:paraId="4F305C70" w14:textId="77777777" w:rsidR="00C74BE0" w:rsidRDefault="00C74B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234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E75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F14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23107" w14:textId="77777777" w:rsidR="00C74BE0" w:rsidRDefault="00C74BE0" w:rsidP="009139A6">
      <w:r>
        <w:separator/>
      </w:r>
    </w:p>
  </w:footnote>
  <w:footnote w:type="continuationSeparator" w:id="0">
    <w:p w14:paraId="0A66A648" w14:textId="77777777" w:rsidR="00C74BE0" w:rsidRDefault="00C74B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06C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C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550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E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23557"/>
    <w:rsid w:val="00A3176C"/>
    <w:rsid w:val="00AE65F8"/>
    <w:rsid w:val="00BA00AB"/>
    <w:rsid w:val="00C71834"/>
    <w:rsid w:val="00C74BE0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B59F2"/>
  <w15:chartTrackingRefBased/>
  <w15:docId w15:val="{1C2CBAD4-4681-4EBB-8264-A11DFBAC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4B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2024-08-10T07:01:00Z</dcterms:created>
  <dcterms:modified xsi:type="dcterms:W3CDTF">2024-08-10T07:02:00Z</dcterms:modified>
</cp:coreProperties>
</file>